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9D4CD" w14:textId="77777777" w:rsidR="00EF26A1" w:rsidRDefault="00EF26A1" w:rsidP="00EF2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RADCLYFF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60359603" w14:textId="77777777" w:rsidR="00EF26A1" w:rsidRDefault="00EF26A1" w:rsidP="00EF2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Clerk.</w:t>
      </w:r>
    </w:p>
    <w:p w14:paraId="02C8CD41" w14:textId="77777777" w:rsidR="00EF26A1" w:rsidRDefault="00EF26A1" w:rsidP="00EF26A1">
      <w:pPr>
        <w:rPr>
          <w:rFonts w:ascii="Times New Roman" w:hAnsi="Times New Roman" w:cs="Times New Roman"/>
        </w:rPr>
      </w:pPr>
    </w:p>
    <w:p w14:paraId="6C76FA1F" w14:textId="77777777" w:rsidR="00EF26A1" w:rsidRDefault="00EF26A1" w:rsidP="00EF26A1">
      <w:pPr>
        <w:rPr>
          <w:rFonts w:ascii="Times New Roman" w:hAnsi="Times New Roman" w:cs="Times New Roman"/>
        </w:rPr>
      </w:pPr>
    </w:p>
    <w:p w14:paraId="2B666A5B" w14:textId="77777777" w:rsidR="00EF26A1" w:rsidRDefault="00EF26A1" w:rsidP="00EF2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130AEF9E" w14:textId="77777777" w:rsidR="00EF26A1" w:rsidRDefault="00EF26A1" w:rsidP="00EF2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97299C" w14:textId="77777777" w:rsidR="00EF26A1" w:rsidRDefault="00EF26A1" w:rsidP="00EF26A1">
      <w:pPr>
        <w:rPr>
          <w:rFonts w:ascii="Times New Roman" w:hAnsi="Times New Roman" w:cs="Times New Roman"/>
        </w:rPr>
      </w:pPr>
    </w:p>
    <w:p w14:paraId="33241BC4" w14:textId="77777777" w:rsidR="00EF26A1" w:rsidRDefault="00EF26A1" w:rsidP="00EF26A1">
      <w:pPr>
        <w:rPr>
          <w:rFonts w:ascii="Times New Roman" w:hAnsi="Times New Roman" w:cs="Times New Roman"/>
        </w:rPr>
      </w:pPr>
    </w:p>
    <w:p w14:paraId="0B49FCBB" w14:textId="77777777" w:rsidR="00EF26A1" w:rsidRDefault="00EF26A1" w:rsidP="00EF2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Executor:   Robert </w:t>
      </w:r>
      <w:proofErr w:type="spellStart"/>
      <w:r>
        <w:rPr>
          <w:rFonts w:ascii="Times New Roman" w:hAnsi="Times New Roman" w:cs="Times New Roman"/>
        </w:rPr>
        <w:t>Radclyff</w:t>
      </w:r>
      <w:proofErr w:type="spellEnd"/>
      <w:r>
        <w:rPr>
          <w:rFonts w:ascii="Times New Roman" w:hAnsi="Times New Roman" w:cs="Times New Roman"/>
        </w:rPr>
        <w:t xml:space="preserve"> of London, clerk(q.v.).   (ibid.)</w:t>
      </w:r>
    </w:p>
    <w:p w14:paraId="30715333" w14:textId="77777777" w:rsidR="00EF26A1" w:rsidRDefault="00EF26A1" w:rsidP="00EF26A1">
      <w:pPr>
        <w:rPr>
          <w:rFonts w:ascii="Times New Roman" w:hAnsi="Times New Roman" w:cs="Times New Roman"/>
        </w:rPr>
      </w:pPr>
    </w:p>
    <w:p w14:paraId="06918706" w14:textId="77777777" w:rsidR="00EF26A1" w:rsidRDefault="00EF26A1" w:rsidP="00EF26A1">
      <w:pPr>
        <w:rPr>
          <w:rFonts w:ascii="Times New Roman" w:hAnsi="Times New Roman" w:cs="Times New Roman"/>
        </w:rPr>
      </w:pPr>
    </w:p>
    <w:p w14:paraId="17F5AD33" w14:textId="77777777" w:rsidR="00EF26A1" w:rsidRDefault="00EF26A1" w:rsidP="00EF2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May 2019</w:t>
      </w:r>
    </w:p>
    <w:p w14:paraId="2EED7925" w14:textId="77777777" w:rsidR="006B2F86" w:rsidRPr="00E71FC3" w:rsidRDefault="00EF26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83FDD" w14:textId="77777777" w:rsidR="00EF26A1" w:rsidRDefault="00EF26A1" w:rsidP="00E71FC3">
      <w:r>
        <w:separator/>
      </w:r>
    </w:p>
  </w:endnote>
  <w:endnote w:type="continuationSeparator" w:id="0">
    <w:p w14:paraId="1A71E4BE" w14:textId="77777777" w:rsidR="00EF26A1" w:rsidRDefault="00EF26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94C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D4B84" w14:textId="77777777" w:rsidR="00EF26A1" w:rsidRDefault="00EF26A1" w:rsidP="00E71FC3">
      <w:r>
        <w:separator/>
      </w:r>
    </w:p>
  </w:footnote>
  <w:footnote w:type="continuationSeparator" w:id="0">
    <w:p w14:paraId="74C01AF1" w14:textId="77777777" w:rsidR="00EF26A1" w:rsidRDefault="00EF26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6A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26A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C5C91"/>
  <w15:chartTrackingRefBased/>
  <w15:docId w15:val="{C27A7C22-127C-4C57-ADA0-D4D0B658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2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2019-05-17T20:45:00Z</dcterms:created>
  <dcterms:modified xsi:type="dcterms:W3CDTF">2019-05-17T20:45:00Z</dcterms:modified>
</cp:coreProperties>
</file>